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4B49DF"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4B49DF"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4B49DF"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3904C378" w:rsidR="002C3162" w:rsidRPr="00410371" w:rsidRDefault="004B49DF" w:rsidP="006B0958">
            <w:pPr>
              <w:pStyle w:val="CRCoverPage"/>
              <w:spacing w:after="0"/>
              <w:jc w:val="center"/>
              <w:rPr>
                <w:noProof/>
                <w:sz w:val="28"/>
              </w:rPr>
            </w:pPr>
            <w:fldSimple w:instr=" DOCPROPERTY  Version  \* MERGEFORMAT ">
              <w:r w:rsidR="002C3162" w:rsidRPr="00A12F3C">
                <w:rPr>
                  <w:b/>
                  <w:noProof/>
                  <w:sz w:val="28"/>
                </w:rPr>
                <w:t>1.</w:t>
              </w:r>
              <w:r w:rsidR="001720D7">
                <w:rPr>
                  <w:b/>
                  <w:noProof/>
                  <w:sz w:val="28"/>
                </w:rPr>
                <w:t>2</w:t>
              </w:r>
              <w:r w:rsidR="002C3162" w:rsidRPr="00A12F3C">
                <w:rPr>
                  <w:b/>
                  <w:noProof/>
                  <w:sz w:val="28"/>
                </w:rPr>
                <w:t>.</w:t>
              </w:r>
              <w:r w:rsidR="00933CAD">
                <w:rPr>
                  <w:b/>
                  <w:noProof/>
                  <w:sz w:val="28"/>
                </w:rPr>
                <w:t>2</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2FD771FA" w:rsidR="002C3162" w:rsidRPr="00152EE5" w:rsidRDefault="00247AE4" w:rsidP="00D02297">
            <w:pPr>
              <w:pStyle w:val="CRCoverPage"/>
              <w:spacing w:after="0"/>
              <w:ind w:left="100"/>
              <w:rPr>
                <w:noProof/>
                <w:lang w:val="en-US"/>
              </w:rPr>
            </w:pPr>
            <w:r w:rsidRPr="00247AE4">
              <w:rPr>
                <w:noProof/>
              </w:rPr>
              <w:t>Proposed final version for TR26.928</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10076485" w:rsidR="002C3162" w:rsidRDefault="004B49DF" w:rsidP="006B0958">
            <w:pPr>
              <w:pStyle w:val="CRCoverPage"/>
              <w:spacing w:after="0"/>
              <w:ind w:left="100"/>
              <w:rPr>
                <w:noProof/>
              </w:rPr>
            </w:pPr>
            <w:fldSimple w:instr=" DOCPROPERTY  SourceIfWg  \* MERGEFORMAT ">
              <w:r w:rsidR="002C3162">
                <w:rPr>
                  <w:noProof/>
                </w:rPr>
                <w:t>Qualcomm Incorporated</w:t>
              </w:r>
            </w:fldSimple>
            <w:r w:rsidR="001720D7">
              <w:rPr>
                <w:noProof/>
              </w:rPr>
              <w:t xml:space="preserve"> (Rapporteur)</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4B49DF"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4B49DF"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4A9A8689" w:rsidR="002C3162" w:rsidRDefault="00247AE4" w:rsidP="006B0958">
            <w:pPr>
              <w:pStyle w:val="CRCoverPage"/>
              <w:spacing w:after="0"/>
              <w:ind w:left="100"/>
              <w:rPr>
                <w:noProof/>
              </w:rPr>
            </w:pPr>
            <w:r>
              <w:t>19</w:t>
            </w:r>
            <w:r w:rsidR="002C3162">
              <w:t>/</w:t>
            </w:r>
            <w:r w:rsidR="00456B76">
              <w:t>0</w:t>
            </w:r>
            <w:r w:rsidR="001A0792">
              <w:t>2</w:t>
            </w:r>
            <w:r w:rsidR="002C3162">
              <w:t>/20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4B49DF"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4B49DF"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972E7" w14:textId="2C550E07" w:rsidR="00247AE4" w:rsidRDefault="00247AE4" w:rsidP="00247AE4">
            <w:pPr>
              <w:pStyle w:val="CRCoverPage"/>
              <w:numPr>
                <w:ilvl w:val="0"/>
                <w:numId w:val="22"/>
              </w:numPr>
              <w:spacing w:after="0"/>
              <w:rPr>
                <w:noProof/>
              </w:rPr>
            </w:pPr>
            <w:r>
              <w:rPr>
                <w:noProof/>
              </w:rPr>
              <w:t>Lacking consistent usage of clause 4 terminology</w:t>
            </w:r>
          </w:p>
          <w:p w14:paraId="0159B361" w14:textId="59C2A8A1" w:rsidR="00247AE4" w:rsidRDefault="00247AE4" w:rsidP="00247AE4">
            <w:pPr>
              <w:pStyle w:val="CRCoverPage"/>
              <w:numPr>
                <w:ilvl w:val="0"/>
                <w:numId w:val="22"/>
              </w:numPr>
              <w:spacing w:after="0"/>
              <w:rPr>
                <w:noProof/>
              </w:rPr>
            </w:pPr>
            <w:r>
              <w:rPr>
                <w:noProof/>
              </w:rPr>
              <w:t>Diagram to express relation of viewport, etc. in 4.1 missing</w:t>
            </w:r>
          </w:p>
          <w:p w14:paraId="69435133" w14:textId="75CB522F" w:rsidR="00247AE4" w:rsidRDefault="00247AE4" w:rsidP="00247AE4">
            <w:pPr>
              <w:pStyle w:val="CRCoverPage"/>
              <w:numPr>
                <w:ilvl w:val="0"/>
                <w:numId w:val="22"/>
              </w:numPr>
              <w:spacing w:after="0"/>
              <w:rPr>
                <w:noProof/>
              </w:rPr>
            </w:pPr>
            <w:r>
              <w:rPr>
                <w:noProof/>
              </w:rPr>
              <w:t>More structuring in clause 5, adding tables throughout missing. If not provided we revert back to the bullet list</w:t>
            </w:r>
          </w:p>
          <w:p w14:paraId="396423A6" w14:textId="7898A431" w:rsidR="00F171EB" w:rsidRDefault="00247AE4" w:rsidP="00247AE4">
            <w:pPr>
              <w:pStyle w:val="CRCoverPage"/>
              <w:numPr>
                <w:ilvl w:val="0"/>
                <w:numId w:val="22"/>
              </w:numPr>
              <w:spacing w:after="0"/>
              <w:rPr>
                <w:noProof/>
              </w:rPr>
            </w:pPr>
            <w:r>
              <w:rPr>
                <w:noProof/>
              </w:rPr>
              <w:t>Definition raster-based rendering in more details missing</w:t>
            </w:r>
          </w:p>
          <w:p w14:paraId="6DC5C568" w14:textId="77777777" w:rsidR="00247AE4" w:rsidRDefault="00247AE4" w:rsidP="00247AE4">
            <w:pPr>
              <w:pStyle w:val="CRCoverPage"/>
              <w:numPr>
                <w:ilvl w:val="0"/>
                <w:numId w:val="22"/>
              </w:numPr>
              <w:spacing w:after="0"/>
              <w:rPr>
                <w:noProof/>
              </w:rPr>
            </w:pPr>
            <w:r>
              <w:rPr>
                <w:noProof/>
              </w:rPr>
              <w:t>Still editor's Notes</w:t>
            </w:r>
          </w:p>
          <w:p w14:paraId="06DBE359" w14:textId="46E5606B" w:rsidR="00247AE4" w:rsidRDefault="00247AE4" w:rsidP="00247AE4">
            <w:pPr>
              <w:pStyle w:val="CRCoverPage"/>
              <w:numPr>
                <w:ilvl w:val="0"/>
                <w:numId w:val="22"/>
              </w:numPr>
              <w:spacing w:after="0"/>
              <w:rPr>
                <w:noProof/>
              </w:rPr>
            </w:pPr>
            <w:r>
              <w:rPr>
                <w:noProof/>
              </w:rPr>
              <w:t>Still editorials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9E251" w14:textId="77777777" w:rsidR="00247AE4" w:rsidRDefault="00247AE4" w:rsidP="00247AE4">
            <w:pPr>
              <w:pStyle w:val="CRCoverPage"/>
              <w:numPr>
                <w:ilvl w:val="0"/>
                <w:numId w:val="24"/>
              </w:numPr>
              <w:spacing w:after="0"/>
              <w:rPr>
                <w:noProof/>
              </w:rPr>
            </w:pPr>
            <w:r>
              <w:rPr>
                <w:noProof/>
              </w:rPr>
              <w:t>Consistent usage of clause 4 terminology</w:t>
            </w:r>
          </w:p>
          <w:p w14:paraId="3E8C0030" w14:textId="77777777" w:rsidR="00247AE4" w:rsidRDefault="00247AE4" w:rsidP="00247AE4">
            <w:pPr>
              <w:pStyle w:val="CRCoverPage"/>
              <w:numPr>
                <w:ilvl w:val="0"/>
                <w:numId w:val="24"/>
              </w:numPr>
              <w:spacing w:after="0"/>
              <w:rPr>
                <w:noProof/>
              </w:rPr>
            </w:pPr>
            <w:r>
              <w:rPr>
                <w:noProof/>
              </w:rPr>
              <w:t>Diagram to express relation of viewport, etc. in 4.1</w:t>
            </w:r>
          </w:p>
          <w:p w14:paraId="1BF00536" w14:textId="77777777" w:rsidR="00247AE4" w:rsidRDefault="00247AE4" w:rsidP="00247AE4">
            <w:pPr>
              <w:pStyle w:val="CRCoverPage"/>
              <w:numPr>
                <w:ilvl w:val="0"/>
                <w:numId w:val="24"/>
              </w:numPr>
              <w:spacing w:after="0"/>
              <w:rPr>
                <w:noProof/>
              </w:rPr>
            </w:pPr>
            <w:r>
              <w:rPr>
                <w:noProof/>
              </w:rPr>
              <w:t>More structuring in clause 5, adding tables throughout. If not provided we revert back to the bullet list</w:t>
            </w:r>
          </w:p>
          <w:p w14:paraId="62049EF0" w14:textId="141CDC8C" w:rsidR="00247AE4" w:rsidRDefault="00247AE4" w:rsidP="00247AE4">
            <w:pPr>
              <w:pStyle w:val="CRCoverPage"/>
              <w:numPr>
                <w:ilvl w:val="0"/>
                <w:numId w:val="24"/>
              </w:numPr>
              <w:spacing w:after="0"/>
              <w:rPr>
                <w:noProof/>
              </w:rPr>
            </w:pPr>
            <w:r>
              <w:rPr>
                <w:noProof/>
              </w:rPr>
              <w:t>Defined raster-based rendering in more details</w:t>
            </w:r>
          </w:p>
          <w:p w14:paraId="1D82B5EA" w14:textId="7FB85252" w:rsidR="002C3162" w:rsidRDefault="00247AE4" w:rsidP="00247AE4">
            <w:pPr>
              <w:pStyle w:val="CRCoverPage"/>
              <w:numPr>
                <w:ilvl w:val="0"/>
                <w:numId w:val="24"/>
              </w:numPr>
              <w:spacing w:after="0"/>
              <w:rPr>
                <w:noProof/>
              </w:rPr>
            </w:pPr>
            <w:r>
              <w:rPr>
                <w:noProof/>
              </w:rPr>
              <w:t>Address editorials</w:t>
            </w: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1D713F80" w:rsidR="009068A8" w:rsidRDefault="008E2290" w:rsidP="005D3B50">
            <w:pPr>
              <w:pStyle w:val="CRCoverPage"/>
              <w:spacing w:after="0"/>
              <w:rPr>
                <w:noProof/>
              </w:rPr>
            </w:pPr>
            <w:r>
              <w:rPr>
                <w:noProof/>
              </w:rPr>
              <w:t>many</w:t>
            </w: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9D6350E"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10ED96B6" w14:textId="3F7FD9E8" w:rsidR="00A41726" w:rsidRDefault="00C7553C" w:rsidP="00F778DE">
      <w:pPr>
        <w:rPr>
          <w:noProof/>
        </w:rPr>
      </w:pPr>
      <w:r>
        <w:rPr>
          <w:noProof/>
        </w:rPr>
        <w:t>Attached please find a markup version with all changes.</w:t>
      </w:r>
      <w:r w:rsidR="00A41726">
        <w:rPr>
          <w:noProof/>
        </w:rPr>
        <w:t xml:space="preserve"> The main changes are</w:t>
      </w:r>
      <w:r w:rsidR="00F778DE">
        <w:rPr>
          <w:noProof/>
        </w:rPr>
        <w:t xml:space="preserve"> mentioned above.</w:t>
      </w:r>
    </w:p>
    <w:p w14:paraId="26D76C3B" w14:textId="522901F1" w:rsidR="00F778DE" w:rsidRDefault="00F778DE" w:rsidP="00F778DE">
      <w:pPr>
        <w:rPr>
          <w:noProof/>
        </w:rPr>
      </w:pPr>
      <w:r>
        <w:rPr>
          <w:noProof/>
        </w:rPr>
        <w:t xml:space="preserve">Thank you also for </w:t>
      </w:r>
      <w:r w:rsidR="00B60A0F">
        <w:rPr>
          <w:noProof/>
        </w:rPr>
        <w:t xml:space="preserve">offline </w:t>
      </w:r>
      <w:r>
        <w:rPr>
          <w:noProof/>
        </w:rPr>
        <w:t xml:space="preserve">input from Samsung, </w:t>
      </w:r>
      <w:r w:rsidR="00B60A0F">
        <w:rPr>
          <w:noProof/>
        </w:rPr>
        <w:t>Xiaomi, Sony and Fraunhofer.</w:t>
      </w:r>
    </w:p>
    <w:bookmarkEnd w:id="0"/>
    <w:p w14:paraId="695346A1" w14:textId="53FC32AE" w:rsidR="0054012C" w:rsidRDefault="00247AE4" w:rsidP="00247AE4">
      <w:pPr>
        <w:rPr>
          <w:noProof/>
        </w:rPr>
      </w:pPr>
      <w:r>
        <w:rPr>
          <w:noProof/>
        </w:rPr>
        <w:t>All issues are considered to be closed.</w:t>
      </w:r>
      <w:r w:rsidR="006F4AB4">
        <w:rPr>
          <w:noProof/>
        </w:rPr>
        <w:t xml:space="preserve"> For the final TR, the </w:t>
      </w:r>
    </w:p>
    <w:p w14:paraId="0D311E8C" w14:textId="2CD13BE4" w:rsidR="006F4AB4" w:rsidRDefault="006F4AB4" w:rsidP="006F4AB4">
      <w:pPr>
        <w:pStyle w:val="ListParagraph"/>
        <w:numPr>
          <w:ilvl w:val="0"/>
          <w:numId w:val="27"/>
        </w:numPr>
        <w:rPr>
          <w:noProof/>
        </w:rPr>
      </w:pPr>
      <w:r>
        <w:rPr>
          <w:noProof/>
        </w:rPr>
        <w:lastRenderedPageBreak/>
        <w:t>Version number to 1.3.0</w:t>
      </w:r>
    </w:p>
    <w:p w14:paraId="71F35B50" w14:textId="49DB251B" w:rsidR="006F4AB4" w:rsidRDefault="006F4AB4" w:rsidP="006F4AB4">
      <w:pPr>
        <w:pStyle w:val="ListParagraph"/>
        <w:numPr>
          <w:ilvl w:val="0"/>
          <w:numId w:val="27"/>
        </w:numPr>
        <w:rPr>
          <w:noProof/>
        </w:rPr>
      </w:pPr>
      <w:r>
        <w:rPr>
          <w:noProof/>
        </w:rPr>
        <w:t>Accept all changes</w:t>
      </w:r>
    </w:p>
    <w:p w14:paraId="772B53F2" w14:textId="613B7979" w:rsidR="006F4AB4" w:rsidRDefault="006F4AB4" w:rsidP="006F4AB4">
      <w:pPr>
        <w:pStyle w:val="ListParagraph"/>
        <w:numPr>
          <w:ilvl w:val="0"/>
          <w:numId w:val="27"/>
        </w:numPr>
        <w:rPr>
          <w:noProof/>
        </w:rPr>
      </w:pPr>
      <w:r>
        <w:rPr>
          <w:noProof/>
        </w:rPr>
        <w:t>Change history updates</w:t>
      </w:r>
    </w:p>
    <w:p w14:paraId="41B00746" w14:textId="4730BF05" w:rsidR="006F4AB4" w:rsidRPr="00DB3790" w:rsidRDefault="00CA58C3" w:rsidP="006F4AB4">
      <w:pPr>
        <w:pStyle w:val="ListParagraph"/>
        <w:numPr>
          <w:ilvl w:val="0"/>
          <w:numId w:val="27"/>
        </w:numPr>
        <w:rPr>
          <w:noProof/>
        </w:rPr>
      </w:pPr>
      <w:r>
        <w:rPr>
          <w:noProof/>
        </w:rPr>
        <w:t>Create diff to 1.0.0.</w:t>
      </w:r>
      <w:bookmarkStart w:id="2" w:name="_GoBack"/>
      <w:bookmarkEnd w:id="2"/>
    </w:p>
    <w:sectPr w:rsidR="006F4AB4" w:rsidRPr="00DB37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22224" w14:textId="77777777" w:rsidR="004B49DF" w:rsidRDefault="004B49DF">
      <w:r>
        <w:separator/>
      </w:r>
    </w:p>
  </w:endnote>
  <w:endnote w:type="continuationSeparator" w:id="0">
    <w:p w14:paraId="55F84637" w14:textId="77777777" w:rsidR="004B49DF" w:rsidRDefault="004B49DF">
      <w:r>
        <w:continuationSeparator/>
      </w:r>
    </w:p>
  </w:endnote>
  <w:endnote w:type="continuationNotice" w:id="1">
    <w:p w14:paraId="1A804815" w14:textId="77777777" w:rsidR="004B49DF" w:rsidRDefault="004B4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F11F5" w14:textId="77777777" w:rsidR="004B49DF" w:rsidRDefault="004B49DF">
      <w:r>
        <w:separator/>
      </w:r>
    </w:p>
  </w:footnote>
  <w:footnote w:type="continuationSeparator" w:id="0">
    <w:p w14:paraId="1D841958" w14:textId="77777777" w:rsidR="004B49DF" w:rsidRDefault="004B49DF">
      <w:r>
        <w:continuationSeparator/>
      </w:r>
    </w:p>
  </w:footnote>
  <w:footnote w:type="continuationNotice" w:id="1">
    <w:p w14:paraId="299FAE55" w14:textId="77777777" w:rsidR="004B49DF" w:rsidRDefault="004B4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2389D3C4"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w:t>
    </w:r>
    <w:r w:rsidR="001720D7" w:rsidRPr="001720D7">
      <w:t xml:space="preserve"> </w:t>
    </w:r>
    <w:r w:rsidR="001720D7" w:rsidRPr="001720D7">
      <w:rPr>
        <w:rFonts w:ascii="Arial" w:eastAsia="SimSun" w:hAnsi="Arial" w:cs="Arial"/>
        <w:sz w:val="22"/>
        <w:lang w:val="en-US"/>
      </w:rPr>
      <w:t>Video SWG Telco on FS_XR5G</w:t>
    </w:r>
    <w:r w:rsidRPr="000E167A">
      <w:rPr>
        <w:rFonts w:ascii="Arial" w:eastAsia="SimSun" w:hAnsi="Arial" w:cs="Arial"/>
        <w:b/>
        <w:i/>
        <w:sz w:val="22"/>
      </w:rPr>
      <w:tab/>
    </w:r>
    <w:r w:rsidRPr="000E167A">
      <w:rPr>
        <w:rFonts w:ascii="Arial" w:eastAsia="SimSun" w:hAnsi="Arial" w:cs="Arial"/>
        <w:b/>
        <w:i/>
        <w:sz w:val="28"/>
        <w:szCs w:val="28"/>
      </w:rPr>
      <w:t xml:space="preserve">Tdoc </w:t>
    </w:r>
    <w:r w:rsidR="001720D7">
      <w:rPr>
        <w:rFonts w:ascii="Arial" w:eastAsia="SimSun" w:hAnsi="Arial" w:cs="Arial"/>
        <w:b/>
        <w:i/>
        <w:sz w:val="28"/>
        <w:szCs w:val="28"/>
      </w:rPr>
      <w:t>AHVIC</w:t>
    </w:r>
    <w:r w:rsidR="007B6146">
      <w:rPr>
        <w:rFonts w:ascii="Arial" w:eastAsia="SimSun" w:hAnsi="Arial" w:cs="Arial"/>
        <w:b/>
        <w:i/>
        <w:sz w:val="28"/>
        <w:szCs w:val="28"/>
      </w:rPr>
      <w:t>-</w:t>
    </w:r>
    <w:r w:rsidR="001720D7">
      <w:rPr>
        <w:rFonts w:ascii="Arial" w:eastAsia="SimSun" w:hAnsi="Arial" w:cs="Arial"/>
        <w:b/>
        <w:i/>
        <w:sz w:val="28"/>
        <w:szCs w:val="28"/>
      </w:rPr>
      <w:t>2</w:t>
    </w:r>
    <w:r w:rsidR="00790EC8">
      <w:rPr>
        <w:rFonts w:ascii="Arial" w:eastAsia="SimSun" w:hAnsi="Arial" w:cs="Arial"/>
        <w:b/>
        <w:i/>
        <w:sz w:val="28"/>
        <w:szCs w:val="28"/>
      </w:rPr>
      <w:t>29</w:t>
    </w:r>
  </w:p>
  <w:p w14:paraId="3D1BF56D" w14:textId="7260D54E" w:rsidR="00A62DDF" w:rsidRPr="000E167A" w:rsidRDefault="001720D7"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1720D7">
      <w:rPr>
        <w:rFonts w:ascii="Arial" w:eastAsia="SimSun" w:hAnsi="Arial" w:cs="Arial"/>
        <w:sz w:val="22"/>
        <w:lang w:val="en-US"/>
      </w:rPr>
      <w:t xml:space="preserve">(Feb </w:t>
    </w:r>
    <w:r w:rsidR="00790EC8">
      <w:rPr>
        <w:rFonts w:ascii="Arial" w:eastAsia="SimSun" w:hAnsi="Arial" w:cs="Arial"/>
        <w:sz w:val="22"/>
        <w:lang w:val="en-US"/>
      </w:rPr>
      <w:t>19</w:t>
    </w:r>
    <w:r w:rsidRPr="001720D7">
      <w:rPr>
        <w:rFonts w:ascii="Arial" w:eastAsia="SimSun" w:hAnsi="Arial" w:cs="Arial"/>
        <w:sz w:val="22"/>
        <w:lang w:val="en-US"/>
      </w:rPr>
      <w:t xml:space="preserve">, 2020, </w:t>
    </w:r>
    <w:r w:rsidR="00790EC8">
      <w:rPr>
        <w:rFonts w:ascii="Arial" w:eastAsia="SimSun" w:hAnsi="Arial" w:cs="Arial"/>
        <w:sz w:val="22"/>
        <w:lang w:val="en-US"/>
      </w:rPr>
      <w:t>5</w:t>
    </w:r>
    <w:r w:rsidRPr="001720D7">
      <w:rPr>
        <w:rFonts w:ascii="Arial" w:eastAsia="SimSun" w:hAnsi="Arial" w:cs="Arial"/>
        <w:sz w:val="22"/>
        <w:lang w:val="en-US"/>
      </w:rPr>
      <w:t xml:space="preserve">pm – </w:t>
    </w:r>
    <w:r w:rsidR="00790EC8">
      <w:rPr>
        <w:rFonts w:ascii="Arial" w:eastAsia="SimSun" w:hAnsi="Arial" w:cs="Arial"/>
        <w:sz w:val="22"/>
        <w:lang w:val="en-US"/>
      </w:rPr>
      <w:t>7</w:t>
    </w:r>
    <w:r w:rsidRPr="001720D7">
      <w:rPr>
        <w:rFonts w:ascii="Arial" w:eastAsia="SimSun" w:hAnsi="Arial" w:cs="Arial"/>
        <w:sz w:val="22"/>
        <w:lang w:val="en-US"/>
      </w:rPr>
      <w:t>pm cet)</w:t>
    </w:r>
    <w:r w:rsidR="00A62DDF" w:rsidRPr="000E167A">
      <w:rPr>
        <w:rFonts w:ascii="Arial" w:eastAsia="SimSun" w:hAnsi="Arial" w:cs="Arial"/>
        <w:sz w:val="22"/>
        <w:lang w:val="en-US"/>
      </w:rPr>
      <w:tab/>
    </w:r>
  </w:p>
  <w:p w14:paraId="74A329EA" w14:textId="77777777" w:rsidR="00A62DDF" w:rsidRDefault="00A6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544772"/>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11AE6EAD"/>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B97096"/>
    <w:multiLevelType w:val="hybridMultilevel"/>
    <w:tmpl w:val="23DE5D9A"/>
    <w:lvl w:ilvl="0" w:tplc="7EB41BA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3"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823BE"/>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A16083"/>
    <w:multiLevelType w:val="hybridMultilevel"/>
    <w:tmpl w:val="52DAF3C0"/>
    <w:lvl w:ilvl="0" w:tplc="8056E5E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2B74326"/>
    <w:multiLevelType w:val="hybridMultilevel"/>
    <w:tmpl w:val="5FFCC48A"/>
    <w:lvl w:ilvl="0" w:tplc="241A7D9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1"/>
  </w:num>
  <w:num w:numId="4">
    <w:abstractNumId w:val="23"/>
  </w:num>
  <w:num w:numId="5">
    <w:abstractNumId w:val="0"/>
  </w:num>
  <w:num w:numId="6">
    <w:abstractNumId w:val="24"/>
  </w:num>
  <w:num w:numId="7">
    <w:abstractNumId w:val="20"/>
  </w:num>
  <w:num w:numId="8">
    <w:abstractNumId w:val="18"/>
  </w:num>
  <w:num w:numId="9">
    <w:abstractNumId w:val="16"/>
  </w:num>
  <w:num w:numId="10">
    <w:abstractNumId w:val="9"/>
  </w:num>
  <w:num w:numId="11">
    <w:abstractNumId w:val="14"/>
  </w:num>
  <w:num w:numId="12">
    <w:abstractNumId w:val="7"/>
  </w:num>
  <w:num w:numId="13">
    <w:abstractNumId w:val="12"/>
  </w:num>
  <w:num w:numId="14">
    <w:abstractNumId w:val="25"/>
  </w:num>
  <w:num w:numId="15">
    <w:abstractNumId w:val="8"/>
  </w:num>
  <w:num w:numId="16">
    <w:abstractNumId w:val="26"/>
  </w:num>
  <w:num w:numId="17">
    <w:abstractNumId w:val="10"/>
  </w:num>
  <w:num w:numId="18">
    <w:abstractNumId w:val="3"/>
  </w:num>
  <w:num w:numId="19">
    <w:abstractNumId w:val="5"/>
  </w:num>
  <w:num w:numId="20">
    <w:abstractNumId w:val="17"/>
  </w:num>
  <w:num w:numId="21">
    <w:abstractNumId w:val="21"/>
  </w:num>
  <w:num w:numId="22">
    <w:abstractNumId w:val="15"/>
  </w:num>
  <w:num w:numId="23">
    <w:abstractNumId w:val="1"/>
  </w:num>
  <w:num w:numId="24">
    <w:abstractNumId w:val="2"/>
  </w:num>
  <w:num w:numId="25">
    <w:abstractNumId w:val="22"/>
  </w:num>
  <w:num w:numId="26">
    <w:abstractNumId w:val="6"/>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44"/>
    <w:rsid w:val="000012B7"/>
    <w:rsid w:val="00004CC8"/>
    <w:rsid w:val="00005D66"/>
    <w:rsid w:val="00006573"/>
    <w:rsid w:val="00011ABF"/>
    <w:rsid w:val="00012943"/>
    <w:rsid w:val="0002191D"/>
    <w:rsid w:val="00022C40"/>
    <w:rsid w:val="00024A7F"/>
    <w:rsid w:val="000266A0"/>
    <w:rsid w:val="00031C1D"/>
    <w:rsid w:val="0003330C"/>
    <w:rsid w:val="000430CB"/>
    <w:rsid w:val="000447E4"/>
    <w:rsid w:val="00044D3B"/>
    <w:rsid w:val="00047888"/>
    <w:rsid w:val="00056E1C"/>
    <w:rsid w:val="00057ACC"/>
    <w:rsid w:val="000664A4"/>
    <w:rsid w:val="00070EAB"/>
    <w:rsid w:val="0007773E"/>
    <w:rsid w:val="00080EE0"/>
    <w:rsid w:val="000820DE"/>
    <w:rsid w:val="000829B7"/>
    <w:rsid w:val="0008487F"/>
    <w:rsid w:val="00085221"/>
    <w:rsid w:val="00085688"/>
    <w:rsid w:val="00086105"/>
    <w:rsid w:val="000914FD"/>
    <w:rsid w:val="000917F2"/>
    <w:rsid w:val="00092D93"/>
    <w:rsid w:val="00093DB2"/>
    <w:rsid w:val="00093E7E"/>
    <w:rsid w:val="000945A1"/>
    <w:rsid w:val="00094D83"/>
    <w:rsid w:val="000A7A85"/>
    <w:rsid w:val="000B0CB0"/>
    <w:rsid w:val="000B5BCE"/>
    <w:rsid w:val="000B6E96"/>
    <w:rsid w:val="000B7F6B"/>
    <w:rsid w:val="000C269D"/>
    <w:rsid w:val="000C30F4"/>
    <w:rsid w:val="000C5409"/>
    <w:rsid w:val="000C6537"/>
    <w:rsid w:val="000C7390"/>
    <w:rsid w:val="000D6CFC"/>
    <w:rsid w:val="000D7FCE"/>
    <w:rsid w:val="000E167A"/>
    <w:rsid w:val="000E2FDA"/>
    <w:rsid w:val="000E311E"/>
    <w:rsid w:val="000E5EF7"/>
    <w:rsid w:val="000F33DB"/>
    <w:rsid w:val="000F50FF"/>
    <w:rsid w:val="000F5751"/>
    <w:rsid w:val="000F6ED3"/>
    <w:rsid w:val="00103FE6"/>
    <w:rsid w:val="00105265"/>
    <w:rsid w:val="001115E9"/>
    <w:rsid w:val="00112809"/>
    <w:rsid w:val="00113939"/>
    <w:rsid w:val="001160E6"/>
    <w:rsid w:val="001172C7"/>
    <w:rsid w:val="0011737C"/>
    <w:rsid w:val="00122758"/>
    <w:rsid w:val="001229BC"/>
    <w:rsid w:val="00124B62"/>
    <w:rsid w:val="0014117F"/>
    <w:rsid w:val="00145AC5"/>
    <w:rsid w:val="00152EE5"/>
    <w:rsid w:val="00153528"/>
    <w:rsid w:val="00155475"/>
    <w:rsid w:val="00155B8F"/>
    <w:rsid w:val="0015696F"/>
    <w:rsid w:val="001720D7"/>
    <w:rsid w:val="0017293D"/>
    <w:rsid w:val="001743F2"/>
    <w:rsid w:val="001763A1"/>
    <w:rsid w:val="0018027F"/>
    <w:rsid w:val="0018256A"/>
    <w:rsid w:val="00182B43"/>
    <w:rsid w:val="00184D0E"/>
    <w:rsid w:val="00186053"/>
    <w:rsid w:val="00191B6A"/>
    <w:rsid w:val="001934D8"/>
    <w:rsid w:val="00194431"/>
    <w:rsid w:val="001A0792"/>
    <w:rsid w:val="001A08AA"/>
    <w:rsid w:val="001A118D"/>
    <w:rsid w:val="001A27B8"/>
    <w:rsid w:val="001A3120"/>
    <w:rsid w:val="001A71B5"/>
    <w:rsid w:val="001A7458"/>
    <w:rsid w:val="001A7531"/>
    <w:rsid w:val="001A7868"/>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48C1"/>
    <w:rsid w:val="00227A44"/>
    <w:rsid w:val="00232453"/>
    <w:rsid w:val="00233749"/>
    <w:rsid w:val="00233BA4"/>
    <w:rsid w:val="00234186"/>
    <w:rsid w:val="00235394"/>
    <w:rsid w:val="00235686"/>
    <w:rsid w:val="00237CA2"/>
    <w:rsid w:val="00242759"/>
    <w:rsid w:val="00246EDC"/>
    <w:rsid w:val="002470EC"/>
    <w:rsid w:val="00247916"/>
    <w:rsid w:val="00247AE4"/>
    <w:rsid w:val="0025656E"/>
    <w:rsid w:val="00260AAC"/>
    <w:rsid w:val="00261428"/>
    <w:rsid w:val="0026179F"/>
    <w:rsid w:val="0026249C"/>
    <w:rsid w:val="00263B0A"/>
    <w:rsid w:val="00264288"/>
    <w:rsid w:val="002662A2"/>
    <w:rsid w:val="00267D2B"/>
    <w:rsid w:val="00274E1A"/>
    <w:rsid w:val="00275C21"/>
    <w:rsid w:val="00281AC3"/>
    <w:rsid w:val="00282213"/>
    <w:rsid w:val="00286518"/>
    <w:rsid w:val="00287A80"/>
    <w:rsid w:val="00287EF7"/>
    <w:rsid w:val="00296A04"/>
    <w:rsid w:val="002A0EB1"/>
    <w:rsid w:val="002A3B64"/>
    <w:rsid w:val="002A5F08"/>
    <w:rsid w:val="002A7094"/>
    <w:rsid w:val="002B0BF1"/>
    <w:rsid w:val="002B287B"/>
    <w:rsid w:val="002B41C8"/>
    <w:rsid w:val="002B615D"/>
    <w:rsid w:val="002C3162"/>
    <w:rsid w:val="002C326A"/>
    <w:rsid w:val="002C3DEC"/>
    <w:rsid w:val="002C6454"/>
    <w:rsid w:val="002D099E"/>
    <w:rsid w:val="002E6ECE"/>
    <w:rsid w:val="002E7CBD"/>
    <w:rsid w:val="002F05D2"/>
    <w:rsid w:val="002F36D2"/>
    <w:rsid w:val="002F4093"/>
    <w:rsid w:val="002F4CC9"/>
    <w:rsid w:val="002F51CF"/>
    <w:rsid w:val="002F6772"/>
    <w:rsid w:val="002F6D76"/>
    <w:rsid w:val="00301345"/>
    <w:rsid w:val="00303F6C"/>
    <w:rsid w:val="003045F4"/>
    <w:rsid w:val="00306D63"/>
    <w:rsid w:val="0031102A"/>
    <w:rsid w:val="00316B1F"/>
    <w:rsid w:val="00320761"/>
    <w:rsid w:val="00324A4E"/>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272D"/>
    <w:rsid w:val="003E396C"/>
    <w:rsid w:val="003F1087"/>
    <w:rsid w:val="003F39EA"/>
    <w:rsid w:val="003F7DED"/>
    <w:rsid w:val="00400FFF"/>
    <w:rsid w:val="00401C6F"/>
    <w:rsid w:val="0040667A"/>
    <w:rsid w:val="00414805"/>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76088"/>
    <w:rsid w:val="00480D45"/>
    <w:rsid w:val="00481EC8"/>
    <w:rsid w:val="00482BD5"/>
    <w:rsid w:val="00485F7D"/>
    <w:rsid w:val="00486223"/>
    <w:rsid w:val="00486F8C"/>
    <w:rsid w:val="00495828"/>
    <w:rsid w:val="004975F7"/>
    <w:rsid w:val="00497796"/>
    <w:rsid w:val="004A0B29"/>
    <w:rsid w:val="004A17C7"/>
    <w:rsid w:val="004A1962"/>
    <w:rsid w:val="004A1BB2"/>
    <w:rsid w:val="004A710A"/>
    <w:rsid w:val="004B12A3"/>
    <w:rsid w:val="004B49DF"/>
    <w:rsid w:val="004B4AC5"/>
    <w:rsid w:val="004B5889"/>
    <w:rsid w:val="004B5A12"/>
    <w:rsid w:val="004B6C7A"/>
    <w:rsid w:val="004B6D66"/>
    <w:rsid w:val="004C0ADC"/>
    <w:rsid w:val="004C131D"/>
    <w:rsid w:val="004C66C9"/>
    <w:rsid w:val="004C698A"/>
    <w:rsid w:val="004C7953"/>
    <w:rsid w:val="004D207B"/>
    <w:rsid w:val="004D7EEE"/>
    <w:rsid w:val="004E092D"/>
    <w:rsid w:val="004E3863"/>
    <w:rsid w:val="004E7D13"/>
    <w:rsid w:val="004F24CE"/>
    <w:rsid w:val="004F4313"/>
    <w:rsid w:val="004F7A3D"/>
    <w:rsid w:val="00500135"/>
    <w:rsid w:val="00501666"/>
    <w:rsid w:val="00501A9F"/>
    <w:rsid w:val="00503854"/>
    <w:rsid w:val="00504A06"/>
    <w:rsid w:val="00505BFA"/>
    <w:rsid w:val="00510589"/>
    <w:rsid w:val="00512F56"/>
    <w:rsid w:val="0051372F"/>
    <w:rsid w:val="00515EAD"/>
    <w:rsid w:val="0052048A"/>
    <w:rsid w:val="005311D8"/>
    <w:rsid w:val="005338C8"/>
    <w:rsid w:val="00533F47"/>
    <w:rsid w:val="0053652C"/>
    <w:rsid w:val="00537C1B"/>
    <w:rsid w:val="0054012C"/>
    <w:rsid w:val="0054253A"/>
    <w:rsid w:val="00542656"/>
    <w:rsid w:val="00542E6D"/>
    <w:rsid w:val="00543A1F"/>
    <w:rsid w:val="00546792"/>
    <w:rsid w:val="0054772C"/>
    <w:rsid w:val="00547776"/>
    <w:rsid w:val="00556349"/>
    <w:rsid w:val="00562975"/>
    <w:rsid w:val="00564B0F"/>
    <w:rsid w:val="0057304F"/>
    <w:rsid w:val="00575639"/>
    <w:rsid w:val="005767B4"/>
    <w:rsid w:val="00585C33"/>
    <w:rsid w:val="005A1DC3"/>
    <w:rsid w:val="005A5F93"/>
    <w:rsid w:val="005A61A3"/>
    <w:rsid w:val="005A6AB4"/>
    <w:rsid w:val="005A72BB"/>
    <w:rsid w:val="005B44FB"/>
    <w:rsid w:val="005C0756"/>
    <w:rsid w:val="005C0F24"/>
    <w:rsid w:val="005C2805"/>
    <w:rsid w:val="005C7490"/>
    <w:rsid w:val="005D07D7"/>
    <w:rsid w:val="005D0CD9"/>
    <w:rsid w:val="005D0E5D"/>
    <w:rsid w:val="005D3B50"/>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1677"/>
    <w:rsid w:val="00674121"/>
    <w:rsid w:val="006744CD"/>
    <w:rsid w:val="00674E1F"/>
    <w:rsid w:val="006856E5"/>
    <w:rsid w:val="00691A1D"/>
    <w:rsid w:val="006920F1"/>
    <w:rsid w:val="006934F1"/>
    <w:rsid w:val="0069689C"/>
    <w:rsid w:val="006A08E2"/>
    <w:rsid w:val="006A1DA2"/>
    <w:rsid w:val="006A364E"/>
    <w:rsid w:val="006A3D16"/>
    <w:rsid w:val="006B0958"/>
    <w:rsid w:val="006B0D02"/>
    <w:rsid w:val="006B7873"/>
    <w:rsid w:val="006C1B1D"/>
    <w:rsid w:val="006C6487"/>
    <w:rsid w:val="006D6D93"/>
    <w:rsid w:val="006E1A78"/>
    <w:rsid w:val="006E3501"/>
    <w:rsid w:val="006F4AB4"/>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6657"/>
    <w:rsid w:val="007371C1"/>
    <w:rsid w:val="00744218"/>
    <w:rsid w:val="00747FA2"/>
    <w:rsid w:val="00752731"/>
    <w:rsid w:val="00755B78"/>
    <w:rsid w:val="0076293B"/>
    <w:rsid w:val="00765BE8"/>
    <w:rsid w:val="007670D1"/>
    <w:rsid w:val="00770620"/>
    <w:rsid w:val="007758CC"/>
    <w:rsid w:val="00777661"/>
    <w:rsid w:val="007811EF"/>
    <w:rsid w:val="00784755"/>
    <w:rsid w:val="00784ABE"/>
    <w:rsid w:val="00790E51"/>
    <w:rsid w:val="00790EC8"/>
    <w:rsid w:val="007922EB"/>
    <w:rsid w:val="00793302"/>
    <w:rsid w:val="00794068"/>
    <w:rsid w:val="00796C66"/>
    <w:rsid w:val="00797823"/>
    <w:rsid w:val="007A2237"/>
    <w:rsid w:val="007A3CCD"/>
    <w:rsid w:val="007A5E43"/>
    <w:rsid w:val="007A6611"/>
    <w:rsid w:val="007A7E38"/>
    <w:rsid w:val="007B2537"/>
    <w:rsid w:val="007B2D70"/>
    <w:rsid w:val="007B5142"/>
    <w:rsid w:val="007B6146"/>
    <w:rsid w:val="007B7559"/>
    <w:rsid w:val="007C196F"/>
    <w:rsid w:val="007C2AD3"/>
    <w:rsid w:val="007D04D8"/>
    <w:rsid w:val="007D06D8"/>
    <w:rsid w:val="007D0795"/>
    <w:rsid w:val="007D19E0"/>
    <w:rsid w:val="007D4F63"/>
    <w:rsid w:val="007D6048"/>
    <w:rsid w:val="007E1506"/>
    <w:rsid w:val="007E2310"/>
    <w:rsid w:val="007E39B0"/>
    <w:rsid w:val="007E6019"/>
    <w:rsid w:val="007F0E1E"/>
    <w:rsid w:val="007F2B2E"/>
    <w:rsid w:val="007F62EA"/>
    <w:rsid w:val="007F664C"/>
    <w:rsid w:val="007F718B"/>
    <w:rsid w:val="00801349"/>
    <w:rsid w:val="00801372"/>
    <w:rsid w:val="00804831"/>
    <w:rsid w:val="008052FF"/>
    <w:rsid w:val="00806823"/>
    <w:rsid w:val="00807A19"/>
    <w:rsid w:val="00814E39"/>
    <w:rsid w:val="00824E5B"/>
    <w:rsid w:val="00831634"/>
    <w:rsid w:val="008318E4"/>
    <w:rsid w:val="00832198"/>
    <w:rsid w:val="008328E6"/>
    <w:rsid w:val="008332F8"/>
    <w:rsid w:val="008362D7"/>
    <w:rsid w:val="00836C44"/>
    <w:rsid w:val="008370B7"/>
    <w:rsid w:val="00840F8A"/>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20C0"/>
    <w:rsid w:val="00893454"/>
    <w:rsid w:val="00896796"/>
    <w:rsid w:val="008A1FB0"/>
    <w:rsid w:val="008A2A57"/>
    <w:rsid w:val="008A5291"/>
    <w:rsid w:val="008C1D1C"/>
    <w:rsid w:val="008C3122"/>
    <w:rsid w:val="008C49D3"/>
    <w:rsid w:val="008C60E9"/>
    <w:rsid w:val="008D7070"/>
    <w:rsid w:val="008D7774"/>
    <w:rsid w:val="008E2290"/>
    <w:rsid w:val="008E4FC0"/>
    <w:rsid w:val="008F220B"/>
    <w:rsid w:val="008F2DE9"/>
    <w:rsid w:val="008F5C30"/>
    <w:rsid w:val="008F6B28"/>
    <w:rsid w:val="008F7341"/>
    <w:rsid w:val="008F7D93"/>
    <w:rsid w:val="00901881"/>
    <w:rsid w:val="0090339D"/>
    <w:rsid w:val="00906251"/>
    <w:rsid w:val="009068A8"/>
    <w:rsid w:val="0090757B"/>
    <w:rsid w:val="00910A3C"/>
    <w:rsid w:val="009246C1"/>
    <w:rsid w:val="00931702"/>
    <w:rsid w:val="00931D5D"/>
    <w:rsid w:val="00933CAD"/>
    <w:rsid w:val="00933EBB"/>
    <w:rsid w:val="00933F96"/>
    <w:rsid w:val="00933FB5"/>
    <w:rsid w:val="009356E6"/>
    <w:rsid w:val="00940E59"/>
    <w:rsid w:val="00945CF2"/>
    <w:rsid w:val="0095577B"/>
    <w:rsid w:val="0096301F"/>
    <w:rsid w:val="0097584D"/>
    <w:rsid w:val="00983910"/>
    <w:rsid w:val="00983F88"/>
    <w:rsid w:val="0098587F"/>
    <w:rsid w:val="0099121B"/>
    <w:rsid w:val="00992419"/>
    <w:rsid w:val="00996C12"/>
    <w:rsid w:val="009976C9"/>
    <w:rsid w:val="00997BEF"/>
    <w:rsid w:val="009A038D"/>
    <w:rsid w:val="009B2816"/>
    <w:rsid w:val="009B3A3B"/>
    <w:rsid w:val="009C0727"/>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4427"/>
    <w:rsid w:val="00A15884"/>
    <w:rsid w:val="00A17573"/>
    <w:rsid w:val="00A238B8"/>
    <w:rsid w:val="00A26454"/>
    <w:rsid w:val="00A41726"/>
    <w:rsid w:val="00A41E11"/>
    <w:rsid w:val="00A4729E"/>
    <w:rsid w:val="00A475DC"/>
    <w:rsid w:val="00A47DC1"/>
    <w:rsid w:val="00A47EE7"/>
    <w:rsid w:val="00A604FB"/>
    <w:rsid w:val="00A6090A"/>
    <w:rsid w:val="00A61D25"/>
    <w:rsid w:val="00A62DDF"/>
    <w:rsid w:val="00A63A84"/>
    <w:rsid w:val="00A65439"/>
    <w:rsid w:val="00A71F00"/>
    <w:rsid w:val="00A72864"/>
    <w:rsid w:val="00A73DDE"/>
    <w:rsid w:val="00A74831"/>
    <w:rsid w:val="00A77D09"/>
    <w:rsid w:val="00A81442"/>
    <w:rsid w:val="00A81B15"/>
    <w:rsid w:val="00A82512"/>
    <w:rsid w:val="00A85DBC"/>
    <w:rsid w:val="00A9613A"/>
    <w:rsid w:val="00AA1411"/>
    <w:rsid w:val="00AA2F3A"/>
    <w:rsid w:val="00AA3466"/>
    <w:rsid w:val="00AB3F85"/>
    <w:rsid w:val="00AB46F9"/>
    <w:rsid w:val="00AB7FB4"/>
    <w:rsid w:val="00AC649B"/>
    <w:rsid w:val="00AD722A"/>
    <w:rsid w:val="00AE1193"/>
    <w:rsid w:val="00AE1D95"/>
    <w:rsid w:val="00AE2CE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0A0F"/>
    <w:rsid w:val="00B6107F"/>
    <w:rsid w:val="00B621D0"/>
    <w:rsid w:val="00B70DF8"/>
    <w:rsid w:val="00B7599F"/>
    <w:rsid w:val="00B80956"/>
    <w:rsid w:val="00B8446C"/>
    <w:rsid w:val="00B863A6"/>
    <w:rsid w:val="00B87DE5"/>
    <w:rsid w:val="00B87E91"/>
    <w:rsid w:val="00B90630"/>
    <w:rsid w:val="00B94D7F"/>
    <w:rsid w:val="00B951CF"/>
    <w:rsid w:val="00B95ADE"/>
    <w:rsid w:val="00BA144C"/>
    <w:rsid w:val="00BA20CA"/>
    <w:rsid w:val="00BA2E03"/>
    <w:rsid w:val="00BB2300"/>
    <w:rsid w:val="00BB6500"/>
    <w:rsid w:val="00BB6859"/>
    <w:rsid w:val="00BB7CC5"/>
    <w:rsid w:val="00BC1E3B"/>
    <w:rsid w:val="00BC3621"/>
    <w:rsid w:val="00BC7596"/>
    <w:rsid w:val="00BD02B1"/>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7553C"/>
    <w:rsid w:val="00C83189"/>
    <w:rsid w:val="00C848AE"/>
    <w:rsid w:val="00C90AF2"/>
    <w:rsid w:val="00C91C6C"/>
    <w:rsid w:val="00C96A02"/>
    <w:rsid w:val="00C97A56"/>
    <w:rsid w:val="00CA289D"/>
    <w:rsid w:val="00CA50C4"/>
    <w:rsid w:val="00CA5631"/>
    <w:rsid w:val="00CA58C3"/>
    <w:rsid w:val="00CB16B6"/>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0550"/>
    <w:rsid w:val="00D12CA6"/>
    <w:rsid w:val="00D16316"/>
    <w:rsid w:val="00D17DC5"/>
    <w:rsid w:val="00D20BF3"/>
    <w:rsid w:val="00D24111"/>
    <w:rsid w:val="00D2568D"/>
    <w:rsid w:val="00D26404"/>
    <w:rsid w:val="00D26718"/>
    <w:rsid w:val="00D3562A"/>
    <w:rsid w:val="00D35680"/>
    <w:rsid w:val="00D407ED"/>
    <w:rsid w:val="00D41A41"/>
    <w:rsid w:val="00D421D4"/>
    <w:rsid w:val="00D46DEA"/>
    <w:rsid w:val="00D520E4"/>
    <w:rsid w:val="00D5359B"/>
    <w:rsid w:val="00D55106"/>
    <w:rsid w:val="00D553FD"/>
    <w:rsid w:val="00D5682A"/>
    <w:rsid w:val="00D57DFA"/>
    <w:rsid w:val="00D610E1"/>
    <w:rsid w:val="00D63A4D"/>
    <w:rsid w:val="00D645E3"/>
    <w:rsid w:val="00D669B1"/>
    <w:rsid w:val="00D741A0"/>
    <w:rsid w:val="00D741BC"/>
    <w:rsid w:val="00D756B6"/>
    <w:rsid w:val="00D804D6"/>
    <w:rsid w:val="00D8052C"/>
    <w:rsid w:val="00D86982"/>
    <w:rsid w:val="00D92B2C"/>
    <w:rsid w:val="00D95D76"/>
    <w:rsid w:val="00D96DB1"/>
    <w:rsid w:val="00D9725C"/>
    <w:rsid w:val="00DA1D4E"/>
    <w:rsid w:val="00DA4F3E"/>
    <w:rsid w:val="00DA684C"/>
    <w:rsid w:val="00DB28BF"/>
    <w:rsid w:val="00DB2EE3"/>
    <w:rsid w:val="00DB31C6"/>
    <w:rsid w:val="00DB3790"/>
    <w:rsid w:val="00DB7F33"/>
    <w:rsid w:val="00DC14B6"/>
    <w:rsid w:val="00DC2171"/>
    <w:rsid w:val="00DC27B6"/>
    <w:rsid w:val="00DC2FF5"/>
    <w:rsid w:val="00DC538B"/>
    <w:rsid w:val="00DC5BCE"/>
    <w:rsid w:val="00DC7E7C"/>
    <w:rsid w:val="00DD0C2C"/>
    <w:rsid w:val="00DD0DD3"/>
    <w:rsid w:val="00DD1FE1"/>
    <w:rsid w:val="00DD31A8"/>
    <w:rsid w:val="00DE0126"/>
    <w:rsid w:val="00DE4CFE"/>
    <w:rsid w:val="00DE7B82"/>
    <w:rsid w:val="00E007A3"/>
    <w:rsid w:val="00E05A7F"/>
    <w:rsid w:val="00E073FD"/>
    <w:rsid w:val="00E1003E"/>
    <w:rsid w:val="00E1677B"/>
    <w:rsid w:val="00E16AAB"/>
    <w:rsid w:val="00E212DB"/>
    <w:rsid w:val="00E25CCD"/>
    <w:rsid w:val="00E334DA"/>
    <w:rsid w:val="00E400B2"/>
    <w:rsid w:val="00E4171C"/>
    <w:rsid w:val="00E44AC8"/>
    <w:rsid w:val="00E478B6"/>
    <w:rsid w:val="00E47C88"/>
    <w:rsid w:val="00E55ABC"/>
    <w:rsid w:val="00E57B74"/>
    <w:rsid w:val="00E60510"/>
    <w:rsid w:val="00E60A6A"/>
    <w:rsid w:val="00E62495"/>
    <w:rsid w:val="00E62C66"/>
    <w:rsid w:val="00E738C4"/>
    <w:rsid w:val="00E80534"/>
    <w:rsid w:val="00E80EB0"/>
    <w:rsid w:val="00E816C8"/>
    <w:rsid w:val="00E829EC"/>
    <w:rsid w:val="00E85417"/>
    <w:rsid w:val="00E8629F"/>
    <w:rsid w:val="00E86EC4"/>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2590"/>
    <w:rsid w:val="00EF2FF9"/>
    <w:rsid w:val="00EF54B4"/>
    <w:rsid w:val="00F02685"/>
    <w:rsid w:val="00F06431"/>
    <w:rsid w:val="00F072D8"/>
    <w:rsid w:val="00F1187A"/>
    <w:rsid w:val="00F1193D"/>
    <w:rsid w:val="00F14F3E"/>
    <w:rsid w:val="00F171EB"/>
    <w:rsid w:val="00F213E0"/>
    <w:rsid w:val="00F234C3"/>
    <w:rsid w:val="00F30C9B"/>
    <w:rsid w:val="00F33A71"/>
    <w:rsid w:val="00F34C5B"/>
    <w:rsid w:val="00F3611E"/>
    <w:rsid w:val="00F3719B"/>
    <w:rsid w:val="00F37ACF"/>
    <w:rsid w:val="00F44868"/>
    <w:rsid w:val="00F46E7F"/>
    <w:rsid w:val="00F53607"/>
    <w:rsid w:val="00F54872"/>
    <w:rsid w:val="00F567FD"/>
    <w:rsid w:val="00F62292"/>
    <w:rsid w:val="00F629DB"/>
    <w:rsid w:val="00F6358E"/>
    <w:rsid w:val="00F65D99"/>
    <w:rsid w:val="00F700CE"/>
    <w:rsid w:val="00F70F61"/>
    <w:rsid w:val="00F712B2"/>
    <w:rsid w:val="00F71F38"/>
    <w:rsid w:val="00F7203D"/>
    <w:rsid w:val="00F72881"/>
    <w:rsid w:val="00F778DE"/>
    <w:rsid w:val="00F83D5F"/>
    <w:rsid w:val="00F83EBD"/>
    <w:rsid w:val="00F864EA"/>
    <w:rsid w:val="00F93EEC"/>
    <w:rsid w:val="00F944CD"/>
    <w:rsid w:val="00FA2577"/>
    <w:rsid w:val="00FA6CF7"/>
    <w:rsid w:val="00FA7332"/>
    <w:rsid w:val="00FB5964"/>
    <w:rsid w:val="00FB7BCD"/>
    <w:rsid w:val="00FC051F"/>
    <w:rsid w:val="00FC2090"/>
    <w:rsid w:val="00FC24F9"/>
    <w:rsid w:val="00FC6658"/>
    <w:rsid w:val="00FC7DCD"/>
    <w:rsid w:val="00FD17FB"/>
    <w:rsid w:val="00FD575A"/>
    <w:rsid w:val="00FE1FE5"/>
    <w:rsid w:val="00FE2980"/>
    <w:rsid w:val="00FE3022"/>
    <w:rsid w:val="00FF2D2D"/>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1CF"/>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3.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BE0421-E98E-4DE3-B5D6-9AFA24E4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341</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2782</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10</cp:revision>
  <dcterms:created xsi:type="dcterms:W3CDTF">2020-02-06T16:22:00Z</dcterms:created>
  <dcterms:modified xsi:type="dcterms:W3CDTF">2020-02-12T20:15:00Z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